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1F224" w14:textId="77777777" w:rsidR="00715883" w:rsidRDefault="00715883" w:rsidP="0071588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JONES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28431344" w14:textId="77777777" w:rsidR="00715883" w:rsidRDefault="00715883" w:rsidP="00715883">
      <w:pPr>
        <w:pStyle w:val="NoSpacing"/>
        <w:rPr>
          <w:rFonts w:eastAsia="Times New Roman" w:cs="Times New Roman"/>
          <w:szCs w:val="24"/>
        </w:rPr>
      </w:pPr>
    </w:p>
    <w:p w14:paraId="3046D66B" w14:textId="77777777" w:rsidR="00715883" w:rsidRDefault="00715883" w:rsidP="00715883">
      <w:pPr>
        <w:pStyle w:val="NoSpacing"/>
        <w:rPr>
          <w:rFonts w:eastAsia="Times New Roman" w:cs="Times New Roman"/>
          <w:szCs w:val="24"/>
        </w:rPr>
      </w:pPr>
    </w:p>
    <w:p w14:paraId="289CA1FC" w14:textId="77777777" w:rsidR="00715883" w:rsidRDefault="00715883" w:rsidP="0071588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Oct.1484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virtute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officii</w:t>
      </w:r>
      <w:proofErr w:type="spellEnd"/>
      <w:r>
        <w:rPr>
          <w:rFonts w:eastAsia="Times New Roman" w:cs="Times New Roman"/>
          <w:szCs w:val="24"/>
        </w:rPr>
        <w:t xml:space="preserve"> held in Cirencester into</w:t>
      </w:r>
    </w:p>
    <w:p w14:paraId="1BFF1598" w14:textId="77777777" w:rsidR="00715883" w:rsidRDefault="00715883" w:rsidP="0071588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lands of Richard Beel of </w:t>
      </w:r>
      <w:proofErr w:type="spellStart"/>
      <w:r>
        <w:rPr>
          <w:rFonts w:eastAsia="Times New Roman" w:cs="Times New Roman"/>
          <w:szCs w:val="24"/>
        </w:rPr>
        <w:t>Farmcot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23EC21EA" w14:textId="77777777" w:rsidR="00715883" w:rsidRDefault="00715883" w:rsidP="0071588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4DDE29A" w14:textId="77777777" w:rsidR="00715883" w:rsidRDefault="00715883" w:rsidP="00715883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p.153)</w:t>
      </w:r>
    </w:p>
    <w:p w14:paraId="3F4B0A8F" w14:textId="77777777" w:rsidR="00715883" w:rsidRDefault="00715883" w:rsidP="00715883">
      <w:pPr>
        <w:pStyle w:val="NoSpacing"/>
        <w:ind w:left="720" w:firstLine="720"/>
        <w:rPr>
          <w:rFonts w:eastAsia="Times New Roman" w:cs="Times New Roman"/>
          <w:szCs w:val="24"/>
        </w:rPr>
      </w:pPr>
    </w:p>
    <w:p w14:paraId="3CE0D6E8" w14:textId="77777777" w:rsidR="00715883" w:rsidRDefault="00715883" w:rsidP="00715883">
      <w:pPr>
        <w:pStyle w:val="NoSpacing"/>
        <w:ind w:left="720" w:firstLine="720"/>
        <w:rPr>
          <w:rFonts w:eastAsia="Times New Roman" w:cs="Times New Roman"/>
          <w:szCs w:val="24"/>
        </w:rPr>
      </w:pPr>
    </w:p>
    <w:p w14:paraId="18A15CA6" w14:textId="77777777" w:rsidR="00715883" w:rsidRDefault="00715883" w:rsidP="0071588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November 2023</w:t>
      </w:r>
    </w:p>
    <w:p w14:paraId="3E6FEB5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9A858" w14:textId="77777777" w:rsidR="00715883" w:rsidRDefault="00715883" w:rsidP="009139A6">
      <w:r>
        <w:separator/>
      </w:r>
    </w:p>
  </w:endnote>
  <w:endnote w:type="continuationSeparator" w:id="0">
    <w:p w14:paraId="5D4C168D" w14:textId="77777777" w:rsidR="00715883" w:rsidRDefault="007158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15A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9E0A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1D0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43B40" w14:textId="77777777" w:rsidR="00715883" w:rsidRDefault="00715883" w:rsidP="009139A6">
      <w:r>
        <w:separator/>
      </w:r>
    </w:p>
  </w:footnote>
  <w:footnote w:type="continuationSeparator" w:id="0">
    <w:p w14:paraId="24812CE1" w14:textId="77777777" w:rsidR="00715883" w:rsidRDefault="007158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771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FB1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3D7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883"/>
    <w:rsid w:val="000666E0"/>
    <w:rsid w:val="002510B7"/>
    <w:rsid w:val="005C130B"/>
    <w:rsid w:val="0071588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EDB2F"/>
  <w15:chartTrackingRefBased/>
  <w15:docId w15:val="{194D17FF-7FA6-477F-A7C1-2F46FE5DB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2023-11-16T19:59:00Z</dcterms:created>
  <dcterms:modified xsi:type="dcterms:W3CDTF">2023-11-16T20:00:00Z</dcterms:modified>
</cp:coreProperties>
</file>